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BD5DC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Nicholas SWEVYN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22384858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Aylsham, Norfolk. Smith.</w:t>
      </w:r>
    </w:p>
    <w:p w14:paraId="643C0F57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</w:p>
    <w:p w14:paraId="6F255F5C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</w:p>
    <w:p w14:paraId="07C835B3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>William Denne(q.v.) brought a plaint of debt against him and ten others.</w:t>
      </w:r>
    </w:p>
    <w:p w14:paraId="26C0CF73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4DE323D3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</w:p>
    <w:p w14:paraId="1DE24692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</w:p>
    <w:p w14:paraId="0CBA1E9E" w14:textId="77777777" w:rsidR="00893A98" w:rsidRDefault="00893A98" w:rsidP="00893A9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 February 2024</w:t>
      </w:r>
    </w:p>
    <w:p w14:paraId="5F6C54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76C1A" w14:textId="77777777" w:rsidR="00893A98" w:rsidRDefault="00893A98" w:rsidP="009139A6">
      <w:r>
        <w:separator/>
      </w:r>
    </w:p>
  </w:endnote>
  <w:endnote w:type="continuationSeparator" w:id="0">
    <w:p w14:paraId="08E6B708" w14:textId="77777777" w:rsidR="00893A98" w:rsidRDefault="00893A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8E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0E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C1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CF853" w14:textId="77777777" w:rsidR="00893A98" w:rsidRDefault="00893A98" w:rsidP="009139A6">
      <w:r>
        <w:separator/>
      </w:r>
    </w:p>
  </w:footnote>
  <w:footnote w:type="continuationSeparator" w:id="0">
    <w:p w14:paraId="5B7DAE22" w14:textId="77777777" w:rsidR="00893A98" w:rsidRDefault="00893A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FE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12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E2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A98"/>
    <w:rsid w:val="000666E0"/>
    <w:rsid w:val="002510B7"/>
    <w:rsid w:val="005C130B"/>
    <w:rsid w:val="00826F5C"/>
    <w:rsid w:val="00893A9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E650A"/>
  <w15:chartTrackingRefBased/>
  <w15:docId w15:val="{FBBF94F1-9572-409D-BA94-3E8B1F385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3A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2024-02-09T21:15:00Z</dcterms:created>
  <dcterms:modified xsi:type="dcterms:W3CDTF">2024-02-09T21:19:00Z</dcterms:modified>
</cp:coreProperties>
</file>